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65B50" w14:textId="77777777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CD9B1C1" w14:textId="77777777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7526A">
        <w:rPr>
          <w:rFonts w:ascii="Arial" w:hAnsi="Arial" w:cs="Arial"/>
          <w:b/>
          <w:bCs/>
          <w:sz w:val="20"/>
          <w:szCs w:val="20"/>
        </w:rPr>
        <w:t>MENIČNA IZJAVA</w:t>
      </w:r>
    </w:p>
    <w:p w14:paraId="6684FA99" w14:textId="77777777" w:rsidR="005B4FFD" w:rsidRPr="0037526A" w:rsidRDefault="007021C6" w:rsidP="007021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Ponudnik:</w:t>
      </w:r>
    </w:p>
    <w:p w14:paraId="168EB659" w14:textId="77777777" w:rsidR="007021C6" w:rsidRPr="0037526A" w:rsidRDefault="007021C6" w:rsidP="007021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Naziv: __________________</w:t>
      </w:r>
    </w:p>
    <w:p w14:paraId="7BF623FC" w14:textId="77777777" w:rsidR="007021C6" w:rsidRPr="0037526A" w:rsidRDefault="007021C6" w:rsidP="007021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Sedež: _________________</w:t>
      </w:r>
    </w:p>
    <w:p w14:paraId="2CCF6878" w14:textId="77777777" w:rsidR="007021C6" w:rsidRPr="0037526A" w:rsidRDefault="007021C6" w:rsidP="007021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2BE7890E" w14:textId="77777777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s pooblastilom za izpolnitev in unovčenje menice</w:t>
      </w:r>
    </w:p>
    <w:p w14:paraId="6C81A02C" w14:textId="77777777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3EA99C4" w14:textId="4E2FAEDD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 xml:space="preserve">Naročniku </w:t>
      </w:r>
      <w:r w:rsidR="00C14207" w:rsidRPr="0037526A">
        <w:rPr>
          <w:rFonts w:ascii="Arial" w:hAnsi="Arial" w:cs="Arial"/>
          <w:sz w:val="20"/>
          <w:szCs w:val="20"/>
        </w:rPr>
        <w:t>Občini Brežice, Cesta prvih borcev 18, 8250 Brežice</w:t>
      </w:r>
      <w:r w:rsidRPr="0037526A">
        <w:rPr>
          <w:rFonts w:ascii="Arial" w:hAnsi="Arial" w:cs="Arial"/>
          <w:sz w:val="20"/>
          <w:szCs w:val="20"/>
        </w:rPr>
        <w:t xml:space="preserve">, kot zavarovanje za </w:t>
      </w:r>
      <w:r w:rsidR="0012173E" w:rsidRPr="0037526A">
        <w:rPr>
          <w:rFonts w:ascii="Arial" w:hAnsi="Arial" w:cs="Arial"/>
          <w:b/>
          <w:bCs/>
          <w:sz w:val="20"/>
          <w:szCs w:val="20"/>
        </w:rPr>
        <w:t>resnost ponudbe</w:t>
      </w:r>
      <w:r w:rsidRPr="0037526A">
        <w:rPr>
          <w:rFonts w:ascii="Arial" w:hAnsi="Arial" w:cs="Arial"/>
          <w:b/>
          <w:bCs/>
          <w:sz w:val="20"/>
          <w:szCs w:val="20"/>
        </w:rPr>
        <w:t>,</w:t>
      </w:r>
      <w:r w:rsidRPr="0037526A">
        <w:rPr>
          <w:rFonts w:ascii="Arial" w:hAnsi="Arial" w:cs="Arial"/>
          <w:sz w:val="20"/>
          <w:szCs w:val="20"/>
        </w:rPr>
        <w:t xml:space="preserve"> </w:t>
      </w:r>
      <w:r w:rsidR="0012173E" w:rsidRPr="0037526A">
        <w:rPr>
          <w:rFonts w:ascii="Arial" w:hAnsi="Arial" w:cs="Arial"/>
          <w:sz w:val="20"/>
          <w:szCs w:val="20"/>
        </w:rPr>
        <w:t>za javno naročilo</w:t>
      </w:r>
    </w:p>
    <w:p w14:paraId="1A19CFB1" w14:textId="77777777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418AD2" w14:textId="42A8F24E" w:rsidR="005B4FFD" w:rsidRPr="0037526A" w:rsidRDefault="00F06E22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7526A">
        <w:rPr>
          <w:rFonts w:ascii="Arial" w:hAnsi="Arial" w:cs="Arial"/>
          <w:b/>
          <w:sz w:val="20"/>
          <w:szCs w:val="20"/>
        </w:rPr>
        <w:t>»</w:t>
      </w:r>
      <w:r w:rsidR="00373BD6" w:rsidRPr="0037526A">
        <w:rPr>
          <w:rFonts w:ascii="Arial" w:hAnsi="Arial" w:cs="Arial"/>
          <w:b/>
          <w:bCs/>
          <w:sz w:val="20"/>
          <w:szCs w:val="20"/>
        </w:rPr>
        <w:t xml:space="preserve">Vzpostavitev evidence stavbnih zemljišč za območje </w:t>
      </w:r>
      <w:r w:rsidR="00C14207" w:rsidRPr="0037526A">
        <w:rPr>
          <w:rFonts w:ascii="Arial" w:hAnsi="Arial" w:cs="Arial"/>
          <w:b/>
          <w:bCs/>
          <w:sz w:val="20"/>
          <w:szCs w:val="20"/>
        </w:rPr>
        <w:t>O</w:t>
      </w:r>
      <w:r w:rsidR="00373BD6" w:rsidRPr="0037526A">
        <w:rPr>
          <w:rFonts w:ascii="Arial" w:hAnsi="Arial" w:cs="Arial"/>
          <w:b/>
          <w:bCs/>
          <w:sz w:val="20"/>
          <w:szCs w:val="20"/>
        </w:rPr>
        <w:t xml:space="preserve">bčine </w:t>
      </w:r>
      <w:r w:rsidR="00C14207" w:rsidRPr="0037526A">
        <w:rPr>
          <w:rFonts w:ascii="Arial" w:hAnsi="Arial" w:cs="Arial"/>
          <w:b/>
          <w:bCs/>
          <w:sz w:val="20"/>
          <w:szCs w:val="20"/>
        </w:rPr>
        <w:t>Brežice</w:t>
      </w:r>
      <w:r w:rsidRPr="0037526A">
        <w:rPr>
          <w:rFonts w:ascii="Arial" w:hAnsi="Arial" w:cs="Arial"/>
          <w:b/>
          <w:sz w:val="20"/>
          <w:szCs w:val="20"/>
        </w:rPr>
        <w:t>«</w:t>
      </w:r>
    </w:p>
    <w:p w14:paraId="4C778C1B" w14:textId="77777777" w:rsidR="00F06E22" w:rsidRPr="0037526A" w:rsidRDefault="00F06E22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146BE5A" w14:textId="77777777" w:rsidR="005B4FFD" w:rsidRPr="0037526A" w:rsidRDefault="0012173E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i</w:t>
      </w:r>
      <w:r w:rsidR="005B4FFD" w:rsidRPr="0037526A">
        <w:rPr>
          <w:rFonts w:ascii="Arial" w:hAnsi="Arial" w:cs="Arial"/>
          <w:sz w:val="20"/>
          <w:szCs w:val="20"/>
        </w:rPr>
        <w:t>zročamo</w:t>
      </w:r>
      <w:r w:rsidR="00300ECB" w:rsidRPr="0037526A">
        <w:rPr>
          <w:rFonts w:ascii="Arial" w:hAnsi="Arial" w:cs="Arial"/>
          <w:sz w:val="20"/>
          <w:szCs w:val="20"/>
        </w:rPr>
        <w:t xml:space="preserve"> </w:t>
      </w:r>
      <w:r w:rsidR="005B4FFD" w:rsidRPr="0037526A">
        <w:rPr>
          <w:rFonts w:ascii="Arial" w:hAnsi="Arial" w:cs="Arial"/>
          <w:sz w:val="20"/>
          <w:szCs w:val="20"/>
        </w:rPr>
        <w:t>bianko lastno menico ter menično izjavo s pooblastilom za izpolnitev in unovčenje menice.</w:t>
      </w:r>
    </w:p>
    <w:p w14:paraId="320154AB" w14:textId="77777777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 </w:t>
      </w:r>
    </w:p>
    <w:p w14:paraId="7819F304" w14:textId="71779B97" w:rsidR="005232C3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 xml:space="preserve">Naročnika </w:t>
      </w:r>
      <w:r w:rsidR="00C14207" w:rsidRPr="0037526A">
        <w:rPr>
          <w:rFonts w:ascii="Arial" w:hAnsi="Arial" w:cs="Arial"/>
          <w:sz w:val="20"/>
          <w:szCs w:val="20"/>
        </w:rPr>
        <w:t>O</w:t>
      </w:r>
      <w:r w:rsidRPr="0037526A">
        <w:rPr>
          <w:rFonts w:ascii="Arial" w:hAnsi="Arial" w:cs="Arial"/>
          <w:sz w:val="20"/>
          <w:szCs w:val="20"/>
        </w:rPr>
        <w:t xml:space="preserve">bčino </w:t>
      </w:r>
      <w:r w:rsidR="00C14207" w:rsidRPr="0037526A">
        <w:rPr>
          <w:rFonts w:ascii="Arial" w:hAnsi="Arial" w:cs="Arial"/>
          <w:sz w:val="20"/>
          <w:szCs w:val="20"/>
        </w:rPr>
        <w:t>Brežice</w:t>
      </w:r>
      <w:r w:rsidRPr="0037526A">
        <w:rPr>
          <w:rFonts w:ascii="Arial" w:hAnsi="Arial" w:cs="Arial"/>
          <w:sz w:val="20"/>
          <w:szCs w:val="20"/>
        </w:rPr>
        <w:t xml:space="preserve"> pooblaščamo, da izpolni priloženo menico z zneskom v višini</w:t>
      </w:r>
      <w:r w:rsidR="00953EBC" w:rsidRPr="0037526A">
        <w:rPr>
          <w:rFonts w:ascii="Arial" w:hAnsi="Arial" w:cs="Arial"/>
          <w:sz w:val="20"/>
          <w:szCs w:val="20"/>
        </w:rPr>
        <w:t xml:space="preserve"> </w:t>
      </w:r>
      <w:r w:rsidR="0037526A" w:rsidRPr="0037526A">
        <w:rPr>
          <w:rFonts w:ascii="Arial" w:hAnsi="Arial" w:cs="Arial"/>
          <w:b/>
          <w:bCs/>
          <w:sz w:val="20"/>
          <w:szCs w:val="20"/>
        </w:rPr>
        <w:t>_______</w:t>
      </w:r>
      <w:r w:rsidR="00125197" w:rsidRPr="0037526A">
        <w:rPr>
          <w:rFonts w:ascii="Arial" w:hAnsi="Arial" w:cs="Arial"/>
          <w:sz w:val="20"/>
          <w:szCs w:val="20"/>
        </w:rPr>
        <w:t xml:space="preserve"> </w:t>
      </w:r>
      <w:r w:rsidR="00A974CE" w:rsidRPr="0037526A">
        <w:rPr>
          <w:rFonts w:ascii="Arial" w:hAnsi="Arial" w:cs="Arial"/>
          <w:b/>
          <w:bCs/>
          <w:sz w:val="20"/>
          <w:szCs w:val="20"/>
        </w:rPr>
        <w:t xml:space="preserve">EUR </w:t>
      </w:r>
      <w:r w:rsidRPr="0037526A">
        <w:rPr>
          <w:rFonts w:ascii="Arial" w:hAnsi="Arial" w:cs="Arial"/>
          <w:sz w:val="20"/>
          <w:szCs w:val="20"/>
        </w:rPr>
        <w:t>in z vsemi ostalimi potrebnimi podatki ter jo na naš račun unovči v primeru</w:t>
      </w:r>
      <w:r w:rsidR="005232C3" w:rsidRPr="0037526A">
        <w:rPr>
          <w:rFonts w:ascii="Arial" w:hAnsi="Arial" w:cs="Arial"/>
          <w:sz w:val="20"/>
          <w:szCs w:val="20"/>
        </w:rPr>
        <w:t xml:space="preserve"> da,</w:t>
      </w:r>
    </w:p>
    <w:p w14:paraId="168CEAEC" w14:textId="77777777" w:rsidR="005232C3" w:rsidRPr="0037526A" w:rsidRDefault="005232C3" w:rsidP="005232C3">
      <w:pPr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 xml:space="preserve">umaknemo ponudbo v času njene veljavnosti ali </w:t>
      </w:r>
    </w:p>
    <w:p w14:paraId="371D2CFC" w14:textId="77777777" w:rsidR="005232C3" w:rsidRPr="0037526A" w:rsidRDefault="005232C3" w:rsidP="005232C3">
      <w:pPr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ne predložimo zahtevanih stvarnih dokazil ali pojasnil za navedbe v ponudbi v določenem roku ali</w:t>
      </w:r>
    </w:p>
    <w:p w14:paraId="7553A3CC" w14:textId="77777777" w:rsidR="005232C3" w:rsidRPr="0037526A" w:rsidRDefault="005232C3" w:rsidP="005232C3">
      <w:pPr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 xml:space="preserve">ne soglašamo z odpravo napak v ponudb ali </w:t>
      </w:r>
    </w:p>
    <w:p w14:paraId="24BFCAAA" w14:textId="77777777" w:rsidR="005232C3" w:rsidRPr="0037526A" w:rsidRDefault="005232C3" w:rsidP="005232C3">
      <w:pPr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ne priložimo naročniku finančno zavarovanje za dobro izvedbo pogodbenih obveznosti po vzorcu iz razpisne dokumentacije ali</w:t>
      </w:r>
    </w:p>
    <w:p w14:paraId="6CCE917B" w14:textId="77777777" w:rsidR="005232C3" w:rsidRPr="0037526A" w:rsidRDefault="005232C3" w:rsidP="005232C3">
      <w:pPr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526A">
        <w:rPr>
          <w:rFonts w:ascii="Arial" w:hAnsi="Arial" w:cs="Arial"/>
          <w:sz w:val="20"/>
          <w:szCs w:val="20"/>
        </w:rPr>
        <w:t>zavrnemo sklenitev pogodbe ali se na podpis pogodbe ne odzovemo v zahtevanem roku.</w:t>
      </w:r>
    </w:p>
    <w:p w14:paraId="4BAFFE97" w14:textId="77777777" w:rsidR="005232C3" w:rsidRPr="0037526A" w:rsidRDefault="005232C3" w:rsidP="000576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B767E82" w14:textId="600A4B95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526A">
        <w:rPr>
          <w:rFonts w:ascii="Arial" w:hAnsi="Arial" w:cs="Arial"/>
          <w:bCs/>
          <w:sz w:val="20"/>
          <w:szCs w:val="20"/>
        </w:rPr>
        <w:t>Menica in menična izjava sta nepreklicni in brezpogojni. Menica se izpolni z klavzulo »BREZ PROTESTA« in je plačljiva na prvi poziv.</w:t>
      </w:r>
    </w:p>
    <w:p w14:paraId="4EDAE643" w14:textId="77777777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BDFF89A" w14:textId="7B859610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526A">
        <w:rPr>
          <w:rFonts w:ascii="Arial" w:hAnsi="Arial" w:cs="Arial"/>
          <w:bCs/>
          <w:sz w:val="20"/>
          <w:szCs w:val="20"/>
        </w:rPr>
        <w:t>Izrecno potrjujemo in soglašamo, da velja to pooblastilo in bianko podpisana menica tudi v primeru spremembe pooblaščenih podpisnikov izdajatelja menice.</w:t>
      </w:r>
    </w:p>
    <w:p w14:paraId="1ECB8B25" w14:textId="77777777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A50E856" w14:textId="3F6B9F50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526A">
        <w:rPr>
          <w:rFonts w:ascii="Arial" w:hAnsi="Arial" w:cs="Arial"/>
          <w:bCs/>
          <w:sz w:val="20"/>
          <w:szCs w:val="20"/>
        </w:rPr>
        <w:t>Menična izjava je veljavna od dneva podpisa do izteka roka veljavnosti zavarovanja za resnost ponudbe po predmetnem naročilu (najmanj 3 mesece od roka za oddajo ponudbe), najkasneje do: ____________________ (datum veljavnosti ponudbe).</w:t>
      </w:r>
    </w:p>
    <w:p w14:paraId="71E76380" w14:textId="77777777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CEE1485" w14:textId="6E13350F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526A">
        <w:rPr>
          <w:rFonts w:ascii="Arial" w:hAnsi="Arial" w:cs="Arial"/>
          <w:bCs/>
          <w:sz w:val="20"/>
          <w:szCs w:val="20"/>
        </w:rPr>
        <w:t>Menica je unovčljiva pri:</w:t>
      </w:r>
    </w:p>
    <w:p w14:paraId="7495EDA8" w14:textId="77777777" w:rsidR="0037526A" w:rsidRPr="0037526A" w:rsidRDefault="0037526A" w:rsidP="008C65A9">
      <w:pPr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526A">
        <w:rPr>
          <w:rFonts w:ascii="Arial" w:hAnsi="Arial" w:cs="Arial"/>
          <w:bCs/>
          <w:sz w:val="20"/>
          <w:szCs w:val="20"/>
        </w:rPr>
        <w:t>Banki / osebi, ki vodi transakcijski račun (TRR): _____________________</w:t>
      </w:r>
    </w:p>
    <w:p w14:paraId="36CB40D7" w14:textId="77777777" w:rsidR="0037526A" w:rsidRPr="0037526A" w:rsidRDefault="0037526A" w:rsidP="008C65A9">
      <w:pPr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526A">
        <w:rPr>
          <w:rFonts w:ascii="Arial" w:hAnsi="Arial" w:cs="Arial"/>
          <w:bCs/>
          <w:sz w:val="20"/>
          <w:szCs w:val="20"/>
        </w:rPr>
        <w:t>oziroma s katerimkoli drugim veljavnim transakcijskim računom izdajatelja menice.</w:t>
      </w:r>
    </w:p>
    <w:p w14:paraId="38D507F2" w14:textId="77777777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E8346DB" w14:textId="35EF4FCC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526A">
        <w:rPr>
          <w:rFonts w:ascii="Arial" w:hAnsi="Arial" w:cs="Arial"/>
          <w:bCs/>
          <w:sz w:val="20"/>
          <w:szCs w:val="20"/>
        </w:rPr>
        <w:t>Pooblaščamo Občino Brežice, Cesta prvih borcev 18, 8250 Brežice, da menico domicilira pri banki ali drugi osebi, ki vodi kateri koli račun izdajatelja menice, in da izvede unovčenje menice v primeru izpolnitve pogojev za unovčitev, v skladu z veljavnimi predpisi.</w:t>
      </w:r>
    </w:p>
    <w:p w14:paraId="66EBD3B1" w14:textId="77777777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D4215B9" w14:textId="72C411CD" w:rsidR="0037526A" w:rsidRPr="0037526A" w:rsidRDefault="0037526A" w:rsidP="008C6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526A">
        <w:rPr>
          <w:rFonts w:ascii="Arial" w:hAnsi="Arial" w:cs="Arial"/>
          <w:bCs/>
          <w:sz w:val="20"/>
          <w:szCs w:val="20"/>
        </w:rPr>
        <w:t>V primeru, da sredstva na računu niso v valuti menice ali ne zadostujejo, pooblaščamo banko ali drugo osebo, da opravi preračun drugih valut v valuto menice po veljavnem tečaju za izterjavo menične vsote.</w:t>
      </w:r>
    </w:p>
    <w:p w14:paraId="0AEBB506" w14:textId="77777777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85BDB3D" w14:textId="3BE0367A" w:rsidR="005B4FFD" w:rsidRPr="0037526A" w:rsidRDefault="005B4FFD" w:rsidP="00A974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6F66CA2" w14:textId="77777777" w:rsidR="005B4FFD" w:rsidRPr="0037526A" w:rsidRDefault="005B4FFD" w:rsidP="005B4F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5B4FFD" w:rsidRPr="0037526A" w14:paraId="0D5EA502" w14:textId="77777777" w:rsidTr="009D7CDC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6B2428B" w14:textId="77777777" w:rsidR="005B4FFD" w:rsidRPr="0037526A" w:rsidRDefault="005B4FFD" w:rsidP="005B4F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37526A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526A">
              <w:rPr>
                <w:rFonts w:ascii="Arial" w:hAnsi="Arial" w:cs="Arial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AF911B" w14:textId="77777777" w:rsidR="005B4FFD" w:rsidRPr="0037526A" w:rsidRDefault="005B4FFD" w:rsidP="005B4F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37526A">
              <w:rPr>
                <w:rFonts w:ascii="Arial" w:hAnsi="Arial" w:cs="Arial"/>
                <w:sz w:val="20"/>
                <w:szCs w:val="20"/>
              </w:rPr>
              <w:t xml:space="preserve">Izdajatelj menice: </w:t>
            </w:r>
            <w:r w:rsidRPr="0037526A">
              <w:rPr>
                <w:rFonts w:ascii="Arial" w:hAnsi="Arial" w:cs="Arial"/>
                <w:sz w:val="20"/>
                <w:szCs w:val="20"/>
                <w:u w:val="single"/>
              </w:rPr>
              <w:t>_______________</w:t>
            </w:r>
          </w:p>
        </w:tc>
      </w:tr>
    </w:tbl>
    <w:p w14:paraId="02ECFC4C" w14:textId="77777777" w:rsidR="0078678A" w:rsidRPr="0037526A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4A728A86" w14:textId="77777777" w:rsidR="005232C3" w:rsidRPr="0037526A" w:rsidRDefault="005232C3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273906A1" w14:textId="77777777" w:rsidR="005232C3" w:rsidRPr="0037526A" w:rsidRDefault="005232C3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16"/>
          <w:szCs w:val="16"/>
        </w:rPr>
      </w:pPr>
      <w:r w:rsidRPr="0037526A">
        <w:rPr>
          <w:rFonts w:ascii="Arial" w:hAnsi="Arial" w:cs="Arial"/>
          <w:sz w:val="16"/>
          <w:szCs w:val="16"/>
        </w:rPr>
        <w:t>Priloga: podpisana in žigosana bianco menica</w:t>
      </w:r>
    </w:p>
    <w:p w14:paraId="51C0210F" w14:textId="77777777" w:rsidR="005232C3" w:rsidRPr="0037526A" w:rsidRDefault="005232C3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16"/>
          <w:szCs w:val="16"/>
        </w:rPr>
      </w:pPr>
      <w:r w:rsidRPr="0037526A">
        <w:rPr>
          <w:rFonts w:ascii="Arial" w:hAnsi="Arial" w:cs="Arial"/>
          <w:sz w:val="16"/>
          <w:szCs w:val="16"/>
        </w:rPr>
        <w:t>Navodilo: Podpisana in žigosana originalna bianco menica in menična izjava, izpolnjena skladno z navodili, mora prispeti na naslov naročnika do roka za oddajo ponudbe, če ne bo prispela do roka, bo ponudba takšnega ponudnika zavrnjena.</w:t>
      </w:r>
    </w:p>
    <w:sectPr w:rsidR="005232C3" w:rsidRPr="0037526A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B9AC" w14:textId="77777777" w:rsidR="00971D4C" w:rsidRDefault="00971D4C">
      <w:r>
        <w:separator/>
      </w:r>
    </w:p>
  </w:endnote>
  <w:endnote w:type="continuationSeparator" w:id="0">
    <w:p w14:paraId="4FB7AB28" w14:textId="77777777" w:rsidR="00971D4C" w:rsidRDefault="0097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BFDFE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28422" w14:textId="77777777" w:rsidR="00971D4C" w:rsidRDefault="00971D4C">
      <w:r>
        <w:separator/>
      </w:r>
    </w:p>
  </w:footnote>
  <w:footnote w:type="continuationSeparator" w:id="0">
    <w:p w14:paraId="732E1198" w14:textId="77777777" w:rsidR="00971D4C" w:rsidRDefault="0097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B389" w14:textId="594338B8" w:rsidR="0037526A" w:rsidRPr="0037526A" w:rsidRDefault="0037526A" w:rsidP="0037526A">
    <w:pPr>
      <w:pStyle w:val="Glava"/>
      <w:jc w:val="right"/>
      <w:rPr>
        <w:rFonts w:ascii="Arial" w:hAnsi="Arial" w:cs="Arial"/>
        <w:b/>
        <w:bCs/>
        <w:sz w:val="22"/>
        <w:szCs w:val="22"/>
      </w:rPr>
    </w:pPr>
    <w:r w:rsidRPr="0037526A">
      <w:rPr>
        <w:rFonts w:ascii="Arial" w:hAnsi="Arial" w:cs="Arial"/>
        <w:b/>
        <w:bCs/>
        <w:sz w:val="22"/>
        <w:szCs w:val="22"/>
      </w:rPr>
      <w:t>VZOREC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C2293"/>
    <w:multiLevelType w:val="multilevel"/>
    <w:tmpl w:val="10E2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7A2D84"/>
    <w:multiLevelType w:val="hybridMultilevel"/>
    <w:tmpl w:val="471ED3F2"/>
    <w:lvl w:ilvl="0" w:tplc="1CCC2A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B2FD4"/>
    <w:multiLevelType w:val="hybridMultilevel"/>
    <w:tmpl w:val="F17CBA7E"/>
    <w:lvl w:ilvl="0" w:tplc="2CB21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197421">
    <w:abstractNumId w:val="3"/>
  </w:num>
  <w:num w:numId="2" w16cid:durableId="2038047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3564046">
    <w:abstractNumId w:val="2"/>
  </w:num>
  <w:num w:numId="4" w16cid:durableId="693655366">
    <w:abstractNumId w:val="5"/>
  </w:num>
  <w:num w:numId="5" w16cid:durableId="1740131605">
    <w:abstractNumId w:val="4"/>
  </w:num>
  <w:num w:numId="6" w16cid:durableId="141821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14E6E"/>
    <w:rsid w:val="000269C4"/>
    <w:rsid w:val="00027CA8"/>
    <w:rsid w:val="00057633"/>
    <w:rsid w:val="000640C1"/>
    <w:rsid w:val="000675F3"/>
    <w:rsid w:val="00085702"/>
    <w:rsid w:val="00094A59"/>
    <w:rsid w:val="000A1E89"/>
    <w:rsid w:val="000C329F"/>
    <w:rsid w:val="000E2A08"/>
    <w:rsid w:val="000E3F73"/>
    <w:rsid w:val="000F6FAC"/>
    <w:rsid w:val="001104A6"/>
    <w:rsid w:val="0012173E"/>
    <w:rsid w:val="00125197"/>
    <w:rsid w:val="0013687F"/>
    <w:rsid w:val="00144DD9"/>
    <w:rsid w:val="001470EB"/>
    <w:rsid w:val="00153B84"/>
    <w:rsid w:val="00154FF6"/>
    <w:rsid w:val="0015735F"/>
    <w:rsid w:val="00172229"/>
    <w:rsid w:val="00194EA6"/>
    <w:rsid w:val="001A0BDA"/>
    <w:rsid w:val="001B7697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74D75"/>
    <w:rsid w:val="002844B2"/>
    <w:rsid w:val="002C1165"/>
    <w:rsid w:val="002C294C"/>
    <w:rsid w:val="002E07FF"/>
    <w:rsid w:val="002E2A18"/>
    <w:rsid w:val="002F262A"/>
    <w:rsid w:val="00300ECB"/>
    <w:rsid w:val="003026FE"/>
    <w:rsid w:val="00317102"/>
    <w:rsid w:val="0036090D"/>
    <w:rsid w:val="00365723"/>
    <w:rsid w:val="00366A81"/>
    <w:rsid w:val="00370EFE"/>
    <w:rsid w:val="00373BD6"/>
    <w:rsid w:val="0037526A"/>
    <w:rsid w:val="00380F58"/>
    <w:rsid w:val="003840B6"/>
    <w:rsid w:val="00390873"/>
    <w:rsid w:val="003A2A60"/>
    <w:rsid w:val="003B6540"/>
    <w:rsid w:val="003C3D8B"/>
    <w:rsid w:val="003D0104"/>
    <w:rsid w:val="003E63AB"/>
    <w:rsid w:val="003E7CBC"/>
    <w:rsid w:val="003F11BB"/>
    <w:rsid w:val="003F1523"/>
    <w:rsid w:val="003F40FD"/>
    <w:rsid w:val="003F57EC"/>
    <w:rsid w:val="00415AF5"/>
    <w:rsid w:val="00431103"/>
    <w:rsid w:val="00451508"/>
    <w:rsid w:val="00462BAA"/>
    <w:rsid w:val="00463EE8"/>
    <w:rsid w:val="00466932"/>
    <w:rsid w:val="00475AD7"/>
    <w:rsid w:val="00486B68"/>
    <w:rsid w:val="004958E1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32C3"/>
    <w:rsid w:val="0052428E"/>
    <w:rsid w:val="005304A9"/>
    <w:rsid w:val="005371E3"/>
    <w:rsid w:val="00553414"/>
    <w:rsid w:val="00560335"/>
    <w:rsid w:val="00571DC9"/>
    <w:rsid w:val="00580835"/>
    <w:rsid w:val="005A1A49"/>
    <w:rsid w:val="005A2148"/>
    <w:rsid w:val="005A6F87"/>
    <w:rsid w:val="005B4FFD"/>
    <w:rsid w:val="005C005E"/>
    <w:rsid w:val="005C14C3"/>
    <w:rsid w:val="005C645D"/>
    <w:rsid w:val="005D57DC"/>
    <w:rsid w:val="005D69D7"/>
    <w:rsid w:val="005E451A"/>
    <w:rsid w:val="005F2DB7"/>
    <w:rsid w:val="005F2E04"/>
    <w:rsid w:val="0062638A"/>
    <w:rsid w:val="0064035B"/>
    <w:rsid w:val="006435C4"/>
    <w:rsid w:val="00643F88"/>
    <w:rsid w:val="006467D8"/>
    <w:rsid w:val="00667B44"/>
    <w:rsid w:val="0067413A"/>
    <w:rsid w:val="00694773"/>
    <w:rsid w:val="006D1300"/>
    <w:rsid w:val="006D5C2D"/>
    <w:rsid w:val="006D6669"/>
    <w:rsid w:val="006D7ECB"/>
    <w:rsid w:val="007021C6"/>
    <w:rsid w:val="007147D9"/>
    <w:rsid w:val="00716E51"/>
    <w:rsid w:val="0073513B"/>
    <w:rsid w:val="0074212D"/>
    <w:rsid w:val="00745753"/>
    <w:rsid w:val="00755C59"/>
    <w:rsid w:val="00757395"/>
    <w:rsid w:val="00770D6F"/>
    <w:rsid w:val="0078678A"/>
    <w:rsid w:val="007935CD"/>
    <w:rsid w:val="007A3AC8"/>
    <w:rsid w:val="007A775F"/>
    <w:rsid w:val="007B34BB"/>
    <w:rsid w:val="007C3E4C"/>
    <w:rsid w:val="007E436A"/>
    <w:rsid w:val="007E5EE4"/>
    <w:rsid w:val="00800340"/>
    <w:rsid w:val="0081517F"/>
    <w:rsid w:val="00817A40"/>
    <w:rsid w:val="00824D24"/>
    <w:rsid w:val="008345D6"/>
    <w:rsid w:val="0086356B"/>
    <w:rsid w:val="00885CBA"/>
    <w:rsid w:val="008B2CE2"/>
    <w:rsid w:val="008B35B1"/>
    <w:rsid w:val="008C65A9"/>
    <w:rsid w:val="008C7898"/>
    <w:rsid w:val="008D0751"/>
    <w:rsid w:val="008D140A"/>
    <w:rsid w:val="008D370F"/>
    <w:rsid w:val="008D77D9"/>
    <w:rsid w:val="008E3475"/>
    <w:rsid w:val="0092372C"/>
    <w:rsid w:val="00935B15"/>
    <w:rsid w:val="00947378"/>
    <w:rsid w:val="00951571"/>
    <w:rsid w:val="00951790"/>
    <w:rsid w:val="009525E3"/>
    <w:rsid w:val="00953EBC"/>
    <w:rsid w:val="00971D4C"/>
    <w:rsid w:val="00975F93"/>
    <w:rsid w:val="009763F3"/>
    <w:rsid w:val="00980795"/>
    <w:rsid w:val="00992B7A"/>
    <w:rsid w:val="009C679A"/>
    <w:rsid w:val="009D7370"/>
    <w:rsid w:val="009D7CDC"/>
    <w:rsid w:val="009F34DE"/>
    <w:rsid w:val="009F6DD4"/>
    <w:rsid w:val="00A05486"/>
    <w:rsid w:val="00A164A1"/>
    <w:rsid w:val="00A2055A"/>
    <w:rsid w:val="00A240CE"/>
    <w:rsid w:val="00A5684A"/>
    <w:rsid w:val="00A66F71"/>
    <w:rsid w:val="00A736AC"/>
    <w:rsid w:val="00A80B91"/>
    <w:rsid w:val="00A974CE"/>
    <w:rsid w:val="00AA04C3"/>
    <w:rsid w:val="00AA6F28"/>
    <w:rsid w:val="00AC0C54"/>
    <w:rsid w:val="00AC5CE6"/>
    <w:rsid w:val="00AC701A"/>
    <w:rsid w:val="00AD0AF5"/>
    <w:rsid w:val="00AE092F"/>
    <w:rsid w:val="00AF3C5B"/>
    <w:rsid w:val="00B04E55"/>
    <w:rsid w:val="00B240E7"/>
    <w:rsid w:val="00B2773A"/>
    <w:rsid w:val="00B84B3D"/>
    <w:rsid w:val="00B91335"/>
    <w:rsid w:val="00BA07FA"/>
    <w:rsid w:val="00BE66B5"/>
    <w:rsid w:val="00BE76DA"/>
    <w:rsid w:val="00BF3C95"/>
    <w:rsid w:val="00BF6AD8"/>
    <w:rsid w:val="00C00D18"/>
    <w:rsid w:val="00C14207"/>
    <w:rsid w:val="00C354A2"/>
    <w:rsid w:val="00C460CA"/>
    <w:rsid w:val="00C51D63"/>
    <w:rsid w:val="00C54CAB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CF6EDE"/>
    <w:rsid w:val="00D123B0"/>
    <w:rsid w:val="00D23933"/>
    <w:rsid w:val="00D4087F"/>
    <w:rsid w:val="00D40C15"/>
    <w:rsid w:val="00D43EF5"/>
    <w:rsid w:val="00D553B3"/>
    <w:rsid w:val="00D63F98"/>
    <w:rsid w:val="00D71855"/>
    <w:rsid w:val="00D745E1"/>
    <w:rsid w:val="00D74EB2"/>
    <w:rsid w:val="00D754F1"/>
    <w:rsid w:val="00D9016D"/>
    <w:rsid w:val="00D90380"/>
    <w:rsid w:val="00D97C5D"/>
    <w:rsid w:val="00DC0598"/>
    <w:rsid w:val="00DE08D9"/>
    <w:rsid w:val="00DE1482"/>
    <w:rsid w:val="00DE15F3"/>
    <w:rsid w:val="00DE3AA3"/>
    <w:rsid w:val="00E01B54"/>
    <w:rsid w:val="00E5708A"/>
    <w:rsid w:val="00E61FEC"/>
    <w:rsid w:val="00E623DA"/>
    <w:rsid w:val="00E7035A"/>
    <w:rsid w:val="00E744B3"/>
    <w:rsid w:val="00E8027E"/>
    <w:rsid w:val="00E81DA8"/>
    <w:rsid w:val="00E81DAD"/>
    <w:rsid w:val="00EA6159"/>
    <w:rsid w:val="00EC25B0"/>
    <w:rsid w:val="00EE5F95"/>
    <w:rsid w:val="00EF6AB2"/>
    <w:rsid w:val="00F049BF"/>
    <w:rsid w:val="00F06E22"/>
    <w:rsid w:val="00F262CC"/>
    <w:rsid w:val="00F35D9F"/>
    <w:rsid w:val="00F422DE"/>
    <w:rsid w:val="00F45432"/>
    <w:rsid w:val="00F5001B"/>
    <w:rsid w:val="00F71850"/>
    <w:rsid w:val="00F75DF7"/>
    <w:rsid w:val="00F77E56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2F5021"/>
  <w15:chartTrackingRefBased/>
  <w15:docId w15:val="{5C7580F2-9367-4AEB-910B-B6F093C3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93C99-C5A5-4D70-84D3-1FFB8885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Kreačič Ajster</cp:lastModifiedBy>
  <cp:revision>5</cp:revision>
  <cp:lastPrinted>2013-01-10T11:20:00Z</cp:lastPrinted>
  <dcterms:created xsi:type="dcterms:W3CDTF">2026-02-25T16:09:00Z</dcterms:created>
  <dcterms:modified xsi:type="dcterms:W3CDTF">2026-02-27T08:31:00Z</dcterms:modified>
</cp:coreProperties>
</file>